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930" w:rsidRPr="00200FC0" w:rsidRDefault="003C3930" w:rsidP="00DD2CBF">
      <w:pPr>
        <w:pStyle w:val="BodyText"/>
        <w:jc w:val="both"/>
      </w:pPr>
      <w:r w:rsidRPr="00200FC0">
        <w:t xml:space="preserve">                                                                                              </w:t>
      </w:r>
      <w:r w:rsidRPr="00200FC0">
        <w:tab/>
      </w:r>
      <w:r w:rsidRPr="00200FC0">
        <w:tab/>
        <w:t>ПРОЕКТ</w:t>
      </w:r>
    </w:p>
    <w:p w:rsidR="003C3930" w:rsidRPr="00200FC0" w:rsidRDefault="003C3930" w:rsidP="00DD2CBF">
      <w:pPr>
        <w:pStyle w:val="Heading4"/>
        <w:jc w:val="center"/>
      </w:pPr>
      <w:r w:rsidRPr="00200FC0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5" o:title=""/>
          </v:shape>
          <o:OLEObject Type="Embed" ProgID="Paint.Picture" ShapeID="_x0000_i1025" DrawAspect="Content" ObjectID="_1571806594" r:id="rId6"/>
        </w:object>
      </w:r>
    </w:p>
    <w:p w:rsidR="003C3930" w:rsidRPr="00200FC0" w:rsidRDefault="003C3930" w:rsidP="00DD2CBF">
      <w:pPr>
        <w:pStyle w:val="Heading2"/>
      </w:pPr>
      <w:r w:rsidRPr="00200FC0">
        <w:t>УКРАЇНА</w:t>
      </w:r>
    </w:p>
    <w:p w:rsidR="003C3930" w:rsidRPr="00200FC0" w:rsidRDefault="003C3930" w:rsidP="00DD2CBF">
      <w:pPr>
        <w:pStyle w:val="Heading3"/>
        <w:rPr>
          <w:b/>
        </w:rPr>
      </w:pPr>
      <w:r w:rsidRPr="00200FC0">
        <w:rPr>
          <w:b/>
        </w:rPr>
        <w:t>Пологівська районна рада</w:t>
      </w:r>
    </w:p>
    <w:p w:rsidR="003C3930" w:rsidRPr="00200FC0" w:rsidRDefault="003C3930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Запорізької області</w:t>
      </w:r>
    </w:p>
    <w:p w:rsidR="003C3930" w:rsidRPr="00200FC0" w:rsidRDefault="003C3930" w:rsidP="00DD2CB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сьомог</w:t>
      </w:r>
      <w:r w:rsidRPr="00200FC0">
        <w:rPr>
          <w:b/>
          <w:i/>
          <w:sz w:val="28"/>
        </w:rPr>
        <w:t>о скликання</w:t>
      </w:r>
    </w:p>
    <w:p w:rsidR="003C3930" w:rsidRPr="00200FC0" w:rsidRDefault="003C3930" w:rsidP="00DD2CB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>двадцять третя</w:t>
      </w:r>
      <w:r w:rsidRPr="00200FC0">
        <w:rPr>
          <w:b/>
          <w:i/>
          <w:sz w:val="28"/>
        </w:rPr>
        <w:t xml:space="preserve"> сесія</w:t>
      </w:r>
    </w:p>
    <w:p w:rsidR="003C3930" w:rsidRPr="00200FC0" w:rsidRDefault="003C3930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 xml:space="preserve"> </w:t>
      </w:r>
    </w:p>
    <w:p w:rsidR="003C3930" w:rsidRDefault="003C3930" w:rsidP="00DD2CBF">
      <w:pPr>
        <w:jc w:val="center"/>
        <w:rPr>
          <w:b/>
          <w:i/>
          <w:sz w:val="28"/>
        </w:rPr>
      </w:pPr>
      <w:r w:rsidRPr="00200FC0">
        <w:rPr>
          <w:b/>
          <w:i/>
          <w:sz w:val="28"/>
        </w:rPr>
        <w:t>Р і ш е н н я</w:t>
      </w:r>
    </w:p>
    <w:p w:rsidR="003C3930" w:rsidRPr="00200FC0" w:rsidRDefault="003C3930" w:rsidP="00DD2CBF">
      <w:pPr>
        <w:jc w:val="both"/>
        <w:rPr>
          <w:b/>
          <w:i/>
        </w:rPr>
      </w:pPr>
      <w:r w:rsidRPr="00200FC0">
        <w:rPr>
          <w:b/>
          <w:i/>
          <w:sz w:val="28"/>
        </w:rPr>
        <w:t xml:space="preserve">  </w:t>
      </w:r>
      <w:r w:rsidRPr="00200FC0">
        <w:rPr>
          <w:b/>
        </w:rPr>
        <w:t xml:space="preserve">______________________ </w:t>
      </w:r>
      <w:r w:rsidRPr="00200FC0">
        <w:t xml:space="preserve">                                                                                №_____</w:t>
      </w:r>
    </w:p>
    <w:p w:rsidR="003C3930" w:rsidRDefault="003C3930" w:rsidP="00DD2CBF">
      <w:pPr>
        <w:spacing w:line="240" w:lineRule="exact"/>
        <w:jc w:val="both"/>
        <w:rPr>
          <w:sz w:val="28"/>
        </w:rPr>
      </w:pPr>
    </w:p>
    <w:p w:rsidR="003C3930" w:rsidRPr="00200FC0" w:rsidRDefault="003C3930" w:rsidP="00DD2CBF">
      <w:pPr>
        <w:spacing w:line="240" w:lineRule="exact"/>
        <w:jc w:val="both"/>
        <w:rPr>
          <w:sz w:val="28"/>
        </w:rPr>
      </w:pPr>
    </w:p>
    <w:p w:rsidR="003C3930" w:rsidRPr="00FC0A34" w:rsidRDefault="003C3930" w:rsidP="00D1165A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Pr="00D1165A">
        <w:rPr>
          <w:sz w:val="28"/>
          <w:szCs w:val="28"/>
        </w:rPr>
        <w:t>хід виконання рішення районної ради від 29.09.2017 № 1 «Про підготовку навчальних закладів Пологівського району до початку навчального року та опалювального сезону 2017-2018 років»</w:t>
      </w:r>
    </w:p>
    <w:p w:rsidR="003C3930" w:rsidRDefault="003C3930"/>
    <w:p w:rsidR="003C3930" w:rsidRDefault="003C3930" w:rsidP="00DD2CB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3C3930" w:rsidRDefault="003C3930" w:rsidP="005F53D8">
      <w:pPr>
        <w:spacing w:line="276" w:lineRule="auto"/>
        <w:ind w:firstLine="708"/>
        <w:jc w:val="both"/>
        <w:rPr>
          <w:sz w:val="28"/>
        </w:rPr>
      </w:pPr>
      <w:r w:rsidRPr="00200FC0">
        <w:rPr>
          <w:sz w:val="28"/>
        </w:rPr>
        <w:t>Керуючись ст</w:t>
      </w:r>
      <w:r>
        <w:rPr>
          <w:sz w:val="28"/>
        </w:rPr>
        <w:t>аттею</w:t>
      </w:r>
      <w:r w:rsidRPr="00200FC0">
        <w:rPr>
          <w:sz w:val="28"/>
        </w:rPr>
        <w:t xml:space="preserve"> 43 Закону України «Про місцеве самоврядування в Україні»,</w:t>
      </w:r>
      <w:r>
        <w:rPr>
          <w:sz w:val="28"/>
        </w:rPr>
        <w:t xml:space="preserve"> </w:t>
      </w:r>
      <w:r w:rsidRPr="00200FC0">
        <w:rPr>
          <w:sz w:val="28"/>
        </w:rPr>
        <w:t xml:space="preserve">Пологівська районна рада </w:t>
      </w:r>
      <w:r>
        <w:rPr>
          <w:sz w:val="28"/>
        </w:rPr>
        <w:t xml:space="preserve">Запорізької області </w:t>
      </w:r>
      <w:r w:rsidRPr="00200FC0">
        <w:rPr>
          <w:sz w:val="28"/>
        </w:rPr>
        <w:t>вирішила:</w:t>
      </w:r>
    </w:p>
    <w:p w:rsidR="003C3930" w:rsidRDefault="003C3930" w:rsidP="00DD2CBF">
      <w:pPr>
        <w:spacing w:line="276" w:lineRule="auto"/>
        <w:jc w:val="both"/>
        <w:rPr>
          <w:sz w:val="28"/>
        </w:rPr>
      </w:pPr>
    </w:p>
    <w:p w:rsidR="003C3930" w:rsidRDefault="003C3930" w:rsidP="001C6B25">
      <w:pPr>
        <w:spacing w:line="276" w:lineRule="auto"/>
        <w:jc w:val="both"/>
        <w:rPr>
          <w:sz w:val="28"/>
        </w:rPr>
      </w:pPr>
      <w:r>
        <w:rPr>
          <w:sz w:val="28"/>
        </w:rPr>
        <w:tab/>
        <w:t xml:space="preserve">1. Інформацію </w:t>
      </w:r>
      <w:r>
        <w:rPr>
          <w:sz w:val="28"/>
          <w:szCs w:val="28"/>
        </w:rPr>
        <w:t>районної державної адміністрації</w:t>
      </w:r>
      <w:r>
        <w:rPr>
          <w:sz w:val="28"/>
        </w:rPr>
        <w:t xml:space="preserve"> про </w:t>
      </w:r>
      <w:r w:rsidRPr="00D1165A">
        <w:rPr>
          <w:sz w:val="28"/>
        </w:rPr>
        <w:t>хід виконання рішення районної ради від 29.09.2017 № 1 «Про підготовку навчальних закладів Пологівського району до початку навчального року та опалювального сезону 2017-2018 років»</w:t>
      </w:r>
      <w:r>
        <w:rPr>
          <w:sz w:val="28"/>
        </w:rPr>
        <w:t xml:space="preserve"> взяти до відома (додається).</w:t>
      </w:r>
    </w:p>
    <w:p w:rsidR="003C3930" w:rsidRPr="00481992" w:rsidRDefault="003C3930" w:rsidP="0048199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Відділу освіти, молоді та спорту районної державної адміністрації:</w:t>
      </w:r>
    </w:p>
    <w:p w:rsidR="003C3930" w:rsidRDefault="003C3930" w:rsidP="00481992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 xml:space="preserve">2.1. Забезпечити організоване проходження </w:t>
      </w:r>
      <w:r w:rsidRPr="00871923">
        <w:rPr>
          <w:sz w:val="28"/>
        </w:rPr>
        <w:t>опалювального сезону 2017-2018 років</w:t>
      </w:r>
      <w:r>
        <w:rPr>
          <w:sz w:val="28"/>
        </w:rPr>
        <w:t xml:space="preserve"> у закладах освіти Пологівського району.</w:t>
      </w:r>
    </w:p>
    <w:p w:rsidR="003C3930" w:rsidRDefault="003C3930" w:rsidP="00481992">
      <w:pPr>
        <w:spacing w:line="276" w:lineRule="auto"/>
        <w:ind w:firstLine="708"/>
        <w:jc w:val="both"/>
        <w:rPr>
          <w:sz w:val="28"/>
        </w:rPr>
      </w:pPr>
      <w:r>
        <w:rPr>
          <w:sz w:val="28"/>
        </w:rPr>
        <w:t>2.2. Продовжити роботу щодо забезпечення умов для роботи навчальних закладів району в осінньо-зимовий період.</w:t>
      </w:r>
    </w:p>
    <w:p w:rsidR="003C3930" w:rsidRDefault="003C3930" w:rsidP="001C6B25">
      <w:pPr>
        <w:jc w:val="both"/>
        <w:rPr>
          <w:sz w:val="28"/>
          <w:szCs w:val="28"/>
        </w:rPr>
      </w:pPr>
    </w:p>
    <w:p w:rsidR="003C3930" w:rsidRDefault="003C3930" w:rsidP="00016F1B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виконанням цього рішення покласти на постійну комісію районної ради з питань охорони здоров’я, освіти, культури, молодіжної політики та спорту і райдержадміністрацію.</w:t>
      </w:r>
    </w:p>
    <w:p w:rsidR="003C3930" w:rsidRDefault="003C3930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3C3930" w:rsidRDefault="003C3930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3C3930" w:rsidRDefault="003C3930" w:rsidP="00331081">
      <w:pPr>
        <w:tabs>
          <w:tab w:val="left" w:pos="3765"/>
        </w:tabs>
        <w:jc w:val="both"/>
        <w:rPr>
          <w:sz w:val="28"/>
          <w:szCs w:val="28"/>
        </w:rPr>
      </w:pPr>
    </w:p>
    <w:p w:rsidR="003C3930" w:rsidRDefault="003C3930" w:rsidP="00AE545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ради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О.П. Покутній </w:t>
      </w:r>
    </w:p>
    <w:p w:rsidR="003C3930" w:rsidRDefault="003C3930" w:rsidP="00AE5458">
      <w:pPr>
        <w:spacing w:line="240" w:lineRule="exact"/>
        <w:jc w:val="both"/>
        <w:rPr>
          <w:sz w:val="28"/>
          <w:szCs w:val="28"/>
        </w:rPr>
      </w:pPr>
    </w:p>
    <w:p w:rsidR="003C3930" w:rsidRPr="00200FC0" w:rsidRDefault="003C3930" w:rsidP="00AE5458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Проект підготовлений </w:t>
      </w:r>
    </w:p>
    <w:p w:rsidR="003C3930" w:rsidRPr="00200FC0" w:rsidRDefault="003C3930" w:rsidP="00AE5458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>відділом освіти</w:t>
      </w:r>
      <w:r>
        <w:rPr>
          <w:sz w:val="28"/>
          <w:szCs w:val="28"/>
        </w:rPr>
        <w:t>, молоді та спорту</w:t>
      </w:r>
    </w:p>
    <w:p w:rsidR="003C3930" w:rsidRDefault="003C3930" w:rsidP="00AE5458">
      <w:pPr>
        <w:spacing w:line="240" w:lineRule="exact"/>
        <w:rPr>
          <w:sz w:val="28"/>
          <w:szCs w:val="28"/>
        </w:rPr>
      </w:pPr>
      <w:r w:rsidRPr="00200FC0">
        <w:rPr>
          <w:sz w:val="28"/>
          <w:szCs w:val="28"/>
        </w:rPr>
        <w:t xml:space="preserve">райдержадміністрації </w:t>
      </w:r>
    </w:p>
    <w:p w:rsidR="003C3930" w:rsidRDefault="003C3930" w:rsidP="00AE5458">
      <w:pPr>
        <w:spacing w:line="240" w:lineRule="exact"/>
        <w:rPr>
          <w:sz w:val="28"/>
          <w:szCs w:val="28"/>
        </w:rPr>
      </w:pPr>
    </w:p>
    <w:p w:rsidR="003C3930" w:rsidRDefault="003C3930" w:rsidP="00AE545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200FC0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освіти,</w:t>
      </w:r>
    </w:p>
    <w:p w:rsidR="003C3930" w:rsidRDefault="003C3930" w:rsidP="00AE5458">
      <w:pPr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молоді та спорту райдержадміністрації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Н.М. Корнієнко</w:t>
      </w:r>
    </w:p>
    <w:p w:rsidR="003C3930" w:rsidRDefault="003C3930" w:rsidP="00016F1B">
      <w:pPr>
        <w:spacing w:line="276" w:lineRule="auto"/>
        <w:rPr>
          <w:sz w:val="28"/>
          <w:szCs w:val="28"/>
        </w:rPr>
      </w:pPr>
      <w:r w:rsidRPr="00200FC0">
        <w:rPr>
          <w:sz w:val="28"/>
          <w:szCs w:val="28"/>
        </w:rPr>
        <w:t>Аркуш погодження додається.</w:t>
      </w:r>
    </w:p>
    <w:sectPr w:rsidR="003C3930" w:rsidSect="0016215C">
      <w:pgSz w:w="11906" w:h="16838"/>
      <w:pgMar w:top="1134" w:right="567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429B2"/>
    <w:multiLevelType w:val="hybridMultilevel"/>
    <w:tmpl w:val="410A860A"/>
    <w:lvl w:ilvl="0" w:tplc="996C29A6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2CBF"/>
    <w:rsid w:val="000005BB"/>
    <w:rsid w:val="00003C34"/>
    <w:rsid w:val="00016F1B"/>
    <w:rsid w:val="0003666E"/>
    <w:rsid w:val="00043DFB"/>
    <w:rsid w:val="00063DB7"/>
    <w:rsid w:val="0009667F"/>
    <w:rsid w:val="000F0839"/>
    <w:rsid w:val="001043B8"/>
    <w:rsid w:val="0010697E"/>
    <w:rsid w:val="0014294A"/>
    <w:rsid w:val="001518D3"/>
    <w:rsid w:val="0016215C"/>
    <w:rsid w:val="00180C04"/>
    <w:rsid w:val="001C6B25"/>
    <w:rsid w:val="00200FC0"/>
    <w:rsid w:val="002045D1"/>
    <w:rsid w:val="00292FC9"/>
    <w:rsid w:val="00331081"/>
    <w:rsid w:val="00347D85"/>
    <w:rsid w:val="0037592D"/>
    <w:rsid w:val="003B696A"/>
    <w:rsid w:val="003C3930"/>
    <w:rsid w:val="00470A01"/>
    <w:rsid w:val="00481992"/>
    <w:rsid w:val="004C5DB8"/>
    <w:rsid w:val="004D119A"/>
    <w:rsid w:val="004F6454"/>
    <w:rsid w:val="00540FE9"/>
    <w:rsid w:val="005470F4"/>
    <w:rsid w:val="005668DE"/>
    <w:rsid w:val="00591157"/>
    <w:rsid w:val="00594B25"/>
    <w:rsid w:val="005D319A"/>
    <w:rsid w:val="005F53D8"/>
    <w:rsid w:val="00623BDE"/>
    <w:rsid w:val="00636DC8"/>
    <w:rsid w:val="006854D7"/>
    <w:rsid w:val="006A2B5B"/>
    <w:rsid w:val="006A376A"/>
    <w:rsid w:val="006E1D6C"/>
    <w:rsid w:val="00717608"/>
    <w:rsid w:val="007949DC"/>
    <w:rsid w:val="007A6818"/>
    <w:rsid w:val="007E20E1"/>
    <w:rsid w:val="0081108D"/>
    <w:rsid w:val="00871923"/>
    <w:rsid w:val="00875AC5"/>
    <w:rsid w:val="008A6B9A"/>
    <w:rsid w:val="008E4984"/>
    <w:rsid w:val="00911504"/>
    <w:rsid w:val="00913588"/>
    <w:rsid w:val="00933FAD"/>
    <w:rsid w:val="00945B56"/>
    <w:rsid w:val="00997659"/>
    <w:rsid w:val="009F7335"/>
    <w:rsid w:val="00A207EF"/>
    <w:rsid w:val="00A539FA"/>
    <w:rsid w:val="00AA7DEE"/>
    <w:rsid w:val="00AC1E62"/>
    <w:rsid w:val="00AE5458"/>
    <w:rsid w:val="00B15517"/>
    <w:rsid w:val="00B3293E"/>
    <w:rsid w:val="00B676F1"/>
    <w:rsid w:val="00BE1A62"/>
    <w:rsid w:val="00BE68AE"/>
    <w:rsid w:val="00C409D6"/>
    <w:rsid w:val="00C55BA3"/>
    <w:rsid w:val="00C70800"/>
    <w:rsid w:val="00C74B0F"/>
    <w:rsid w:val="00C76B79"/>
    <w:rsid w:val="00C93BB2"/>
    <w:rsid w:val="00CC0B71"/>
    <w:rsid w:val="00CC2C10"/>
    <w:rsid w:val="00D1165A"/>
    <w:rsid w:val="00D4089B"/>
    <w:rsid w:val="00DC3239"/>
    <w:rsid w:val="00DD2CBF"/>
    <w:rsid w:val="00DD59DF"/>
    <w:rsid w:val="00DD5DE1"/>
    <w:rsid w:val="00DE130F"/>
    <w:rsid w:val="00E306CD"/>
    <w:rsid w:val="00E60D51"/>
    <w:rsid w:val="00EE1302"/>
    <w:rsid w:val="00EF7864"/>
    <w:rsid w:val="00F1568E"/>
    <w:rsid w:val="00F3680A"/>
    <w:rsid w:val="00F36DFC"/>
    <w:rsid w:val="00F546B8"/>
    <w:rsid w:val="00F745B4"/>
    <w:rsid w:val="00FC0A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CBF"/>
    <w:rPr>
      <w:rFonts w:ascii="Times New Roman" w:eastAsia="Times New Roman" w:hAnsi="Times New Roman"/>
      <w:sz w:val="24"/>
      <w:szCs w:val="24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D2CBF"/>
    <w:pPr>
      <w:keepNext/>
      <w:jc w:val="center"/>
      <w:outlineLvl w:val="1"/>
    </w:pPr>
    <w:rPr>
      <w:rFonts w:eastAsia="Calibri"/>
      <w:b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D2CBF"/>
    <w:pPr>
      <w:keepNext/>
      <w:jc w:val="center"/>
      <w:outlineLvl w:val="2"/>
    </w:pPr>
    <w:rPr>
      <w:rFonts w:eastAsia="Calibri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D2CBF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D2CBF"/>
    <w:rPr>
      <w:rFonts w:ascii="Times New Roman" w:hAnsi="Times New Roman" w:cs="Times New Roman"/>
      <w:b/>
      <w:sz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D2CBF"/>
    <w:rPr>
      <w:rFonts w:ascii="Times New Roman" w:hAnsi="Times New Roman" w:cs="Times New Roman"/>
      <w:i/>
      <w:sz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D2CBF"/>
    <w:rPr>
      <w:rFonts w:ascii="Times New Roman" w:hAnsi="Times New Roman" w:cs="Times New Roman"/>
      <w:sz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D2CBF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D2CBF"/>
    <w:rPr>
      <w:rFonts w:ascii="Times New Roman" w:hAnsi="Times New Roman" w:cs="Times New Roman"/>
      <w:sz w:val="24"/>
      <w:lang w:val="uk-UA" w:eastAsia="ru-RU"/>
    </w:rPr>
  </w:style>
  <w:style w:type="paragraph" w:styleId="ListParagraph">
    <w:name w:val="List Paragraph"/>
    <w:basedOn w:val="Normal"/>
    <w:uiPriority w:val="99"/>
    <w:qFormat/>
    <w:rsid w:val="00DD2C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31081"/>
    <w:rPr>
      <w:rFonts w:ascii="Segoe UI" w:eastAsia="Calibr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1081"/>
    <w:rPr>
      <w:rFonts w:ascii="Segoe UI" w:hAnsi="Segoe UI" w:cs="Times New Roman"/>
      <w:sz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73</TotalTime>
  <Pages>1</Pages>
  <Words>245</Words>
  <Characters>1400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Plevako</cp:lastModifiedBy>
  <cp:revision>86</cp:revision>
  <cp:lastPrinted>2017-09-25T11:47:00Z</cp:lastPrinted>
  <dcterms:created xsi:type="dcterms:W3CDTF">2017-09-04T12:18:00Z</dcterms:created>
  <dcterms:modified xsi:type="dcterms:W3CDTF">2017-11-10T06:10:00Z</dcterms:modified>
</cp:coreProperties>
</file>